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526C" w14:textId="2ECEBAF7" w:rsidR="00BA00AB" w:rsidRDefault="00BC36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BURLEY</w:t>
      </w:r>
      <w:r>
        <w:rPr>
          <w:rFonts w:cs="Times New Roman"/>
          <w:szCs w:val="24"/>
        </w:rPr>
        <w:t xml:space="preserve">      (d.ca.1428)</w:t>
      </w:r>
    </w:p>
    <w:p w14:paraId="08D56409" w14:textId="77777777" w:rsidR="00BC3649" w:rsidRDefault="00BC3649" w:rsidP="009139A6">
      <w:pPr>
        <w:pStyle w:val="NoSpacing"/>
        <w:rPr>
          <w:rFonts w:cs="Times New Roman"/>
          <w:szCs w:val="24"/>
        </w:rPr>
      </w:pPr>
    </w:p>
    <w:p w14:paraId="19128C17" w14:textId="77777777" w:rsidR="00BC3649" w:rsidRDefault="00BC3649" w:rsidP="009139A6">
      <w:pPr>
        <w:pStyle w:val="NoSpacing"/>
        <w:rPr>
          <w:rFonts w:cs="Times New Roman"/>
          <w:szCs w:val="24"/>
        </w:rPr>
      </w:pPr>
    </w:p>
    <w:p w14:paraId="2CFDBCD3" w14:textId="4484E26C" w:rsidR="00BC3649" w:rsidRDefault="00BC36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Nov.1428</w:t>
      </w:r>
      <w:r>
        <w:rPr>
          <w:rFonts w:cs="Times New Roman"/>
          <w:szCs w:val="24"/>
        </w:rPr>
        <w:tab/>
        <w:t>Writ of diem clausit extremum to the Escheator of Herefordshire and the</w:t>
      </w:r>
    </w:p>
    <w:p w14:paraId="49410027" w14:textId="7B3977A9" w:rsidR="00BC3649" w:rsidRDefault="00BC36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Welsh March.     (C.F.R. 1422-30 p.235)</w:t>
      </w:r>
    </w:p>
    <w:p w14:paraId="1ACEFE33" w14:textId="77777777" w:rsidR="00BC3649" w:rsidRDefault="00BC3649" w:rsidP="009139A6">
      <w:pPr>
        <w:pStyle w:val="NoSpacing"/>
        <w:rPr>
          <w:rFonts w:cs="Times New Roman"/>
          <w:szCs w:val="24"/>
        </w:rPr>
      </w:pPr>
    </w:p>
    <w:p w14:paraId="5735F667" w14:textId="77777777" w:rsidR="00BC3649" w:rsidRDefault="00BC3649" w:rsidP="009139A6">
      <w:pPr>
        <w:pStyle w:val="NoSpacing"/>
        <w:rPr>
          <w:rFonts w:cs="Times New Roman"/>
          <w:szCs w:val="24"/>
        </w:rPr>
      </w:pPr>
    </w:p>
    <w:p w14:paraId="04EC9596" w14:textId="49322FA6" w:rsidR="00BC3649" w:rsidRPr="00BC3649" w:rsidRDefault="00BC36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April 2024</w:t>
      </w:r>
    </w:p>
    <w:sectPr w:rsidR="00BC3649" w:rsidRPr="00BC36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5A3AE" w14:textId="77777777" w:rsidR="00BC3649" w:rsidRDefault="00BC3649" w:rsidP="009139A6">
      <w:r>
        <w:separator/>
      </w:r>
    </w:p>
  </w:endnote>
  <w:endnote w:type="continuationSeparator" w:id="0">
    <w:p w14:paraId="4C00F11D" w14:textId="77777777" w:rsidR="00BC3649" w:rsidRDefault="00BC36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C4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B8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4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7F019" w14:textId="77777777" w:rsidR="00BC3649" w:rsidRDefault="00BC3649" w:rsidP="009139A6">
      <w:r>
        <w:separator/>
      </w:r>
    </w:p>
  </w:footnote>
  <w:footnote w:type="continuationSeparator" w:id="0">
    <w:p w14:paraId="3337431F" w14:textId="77777777" w:rsidR="00BC3649" w:rsidRDefault="00BC36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2C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97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C8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64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C3649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99391"/>
  <w15:chartTrackingRefBased/>
  <w15:docId w15:val="{18C5CFB9-99D8-45E1-814E-0AC56F85A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2024-04-05T17:57:00Z</dcterms:created>
  <dcterms:modified xsi:type="dcterms:W3CDTF">2024-04-05T17:59:00Z</dcterms:modified>
</cp:coreProperties>
</file>